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731" w:rsidRPr="00E77870" w:rsidRDefault="00AF6731" w:rsidP="00AF67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Alan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JOBSON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AF6731" w:rsidRDefault="00AF6731" w:rsidP="00AF67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Merchant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731" w:rsidRDefault="00AF6731" w:rsidP="00AF6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6731" w:rsidRDefault="00AF6731" w:rsidP="00AF6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6731" w:rsidRDefault="00AF6731" w:rsidP="00AF67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F6731" w:rsidRDefault="00AF6731" w:rsidP="00AF6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6731" w:rsidRDefault="00AF6731" w:rsidP="00AF6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6731" w:rsidRDefault="00AF6731" w:rsidP="00AF67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731" w:rsidRDefault="00AF6731" w:rsidP="00564E3C">
      <w:pPr>
        <w:spacing w:after="0" w:line="240" w:lineRule="auto"/>
      </w:pPr>
      <w:r>
        <w:separator/>
      </w:r>
    </w:p>
  </w:endnote>
  <w:endnote w:type="continuationSeparator" w:id="0">
    <w:p w:rsidR="00AF6731" w:rsidRDefault="00AF67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6731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731" w:rsidRDefault="00AF6731" w:rsidP="00564E3C">
      <w:pPr>
        <w:spacing w:after="0" w:line="240" w:lineRule="auto"/>
      </w:pPr>
      <w:r>
        <w:separator/>
      </w:r>
    </w:p>
  </w:footnote>
  <w:footnote w:type="continuationSeparator" w:id="0">
    <w:p w:rsidR="00AF6731" w:rsidRDefault="00AF67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731"/>
    <w:rsid w:val="00372DC6"/>
    <w:rsid w:val="00564E3C"/>
    <w:rsid w:val="0064591D"/>
    <w:rsid w:val="00AF673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AA7079-F421-48BC-B2A4-7B7E4D610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2016-01-04T20:30:00Z</dcterms:created>
  <dcterms:modified xsi:type="dcterms:W3CDTF">2016-01-04T20:30:00Z</dcterms:modified>
</cp:coreProperties>
</file>